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D84" w:rsidRDefault="00AE14A8" w:rsidP="008F5D84">
      <w:pPr>
        <w:spacing w:after="0" w:line="360" w:lineRule="auto"/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</w:pPr>
      <w:permStart w:id="439426770" w:edGrp="everyone"/>
      <w:permEnd w:id="439426770"/>
      <w:r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Z</w:t>
      </w:r>
      <w:r w:rsidR="00A6794A" w:rsidRPr="00681F5E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ałącznik nr 1 do SWZ – Formularz of</w:t>
      </w:r>
      <w:r w:rsidR="008F5D84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erty</w:t>
      </w:r>
    </w:p>
    <w:p w:rsidR="00A6794A" w:rsidRPr="00681F5E" w:rsidRDefault="008F5D84" w:rsidP="008F5D84">
      <w:pPr>
        <w:spacing w:before="240"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Z</w:t>
      </w:r>
      <w:r w:rsidR="00A6794A" w:rsidRPr="00681F5E"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  <w:t xml:space="preserve">amawiający: </w:t>
      </w:r>
      <w:r w:rsidR="00A6794A"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Zakład Gospodarki Mieszkaniowej</w:t>
      </w:r>
    </w:p>
    <w:p w:rsidR="00A6794A" w:rsidRPr="00681F5E" w:rsidRDefault="00A6794A" w:rsidP="00A6794A">
      <w:pPr>
        <w:spacing w:after="0" w:line="360" w:lineRule="auto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ul. Kościuszki 17, 44-200 Rybnik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A6794A" w:rsidRPr="00E30096" w:rsidRDefault="006A7AA6" w:rsidP="004514C6">
      <w:pPr>
        <w:spacing w:before="240"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6A7AA6">
        <w:rPr>
          <w:rFonts w:ascii="Arial" w:hAnsi="Arial" w:cs="Arial"/>
          <w:b/>
          <w:color w:val="000000" w:themeColor="text1"/>
          <w:sz w:val="24"/>
          <w:szCs w:val="24"/>
        </w:rPr>
        <w:t>„</w:t>
      </w:r>
      <w:r w:rsidR="004514C6" w:rsidRPr="004514C6">
        <w:rPr>
          <w:rFonts w:ascii="Arial" w:hAnsi="Arial" w:cs="Arial"/>
          <w:b/>
          <w:color w:val="000000" w:themeColor="text1"/>
          <w:sz w:val="24"/>
          <w:szCs w:val="24"/>
        </w:rPr>
        <w:t>Modernizacja pustostanów będących w zasobie ZGM – remont lokalu mieszkalnego nr 11 w budynku wielorodzinn</w:t>
      </w:r>
      <w:r w:rsidR="004514C6">
        <w:rPr>
          <w:rFonts w:ascii="Arial" w:hAnsi="Arial" w:cs="Arial"/>
          <w:b/>
          <w:color w:val="000000" w:themeColor="text1"/>
          <w:sz w:val="24"/>
          <w:szCs w:val="24"/>
        </w:rPr>
        <w:t>y</w:t>
      </w:r>
      <w:bookmarkStart w:id="0" w:name="_GoBack"/>
      <w:bookmarkEnd w:id="0"/>
      <w:permStart w:id="1988497885" w:edGrp="everyone"/>
      <w:permEnd w:id="1988497885"/>
      <w:r w:rsidR="004514C6">
        <w:rPr>
          <w:rFonts w:ascii="Arial" w:hAnsi="Arial" w:cs="Arial"/>
          <w:b/>
          <w:color w:val="000000" w:themeColor="text1"/>
          <w:sz w:val="24"/>
          <w:szCs w:val="24"/>
        </w:rPr>
        <w:t>m położonym w Rybniku przy ul. </w:t>
      </w:r>
      <w:r w:rsidR="004514C6" w:rsidRPr="004514C6">
        <w:rPr>
          <w:rFonts w:ascii="Arial" w:hAnsi="Arial" w:cs="Arial"/>
          <w:b/>
          <w:color w:val="000000" w:themeColor="text1"/>
          <w:sz w:val="24"/>
          <w:szCs w:val="24"/>
        </w:rPr>
        <w:t>Mikołowskiej 29</w:t>
      </w:r>
      <w:r w:rsidR="00BB4E4C" w:rsidRPr="00BB4E4C">
        <w:rPr>
          <w:rFonts w:ascii="Arial" w:hAnsi="Arial" w:cs="Arial"/>
          <w:b/>
          <w:color w:val="000000" w:themeColor="text1"/>
          <w:sz w:val="24"/>
          <w:szCs w:val="24"/>
        </w:rPr>
        <w:t>"</w:t>
      </w:r>
    </w:p>
    <w:p w:rsidR="00A6794A" w:rsidRPr="00681F5E" w:rsidRDefault="00A6794A" w:rsidP="00A6794A">
      <w:pPr>
        <w:spacing w:before="240" w:after="0" w:line="360" w:lineRule="auto"/>
        <w:jc w:val="both"/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  <w:t>Wykonawca:</w:t>
      </w:r>
    </w:p>
    <w:p w:rsidR="00A6794A" w:rsidRPr="00681F5E" w:rsidRDefault="00A6794A" w:rsidP="00A6794A">
      <w:pPr>
        <w:spacing w:before="240"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</w:t>
      </w:r>
    </w:p>
    <w:p w:rsidR="00F43981" w:rsidRPr="00681F5E" w:rsidRDefault="00A6794A" w:rsidP="00A6794A">
      <w:pPr>
        <w:spacing w:after="0" w:line="360" w:lineRule="auto"/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</w:pPr>
      <w:r w:rsidRPr="00681F5E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(imię, nazwisko, stanow</w:t>
      </w:r>
      <w:r w:rsidR="00A351BF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isko/podstawa do reprezentacji)</w:t>
      </w:r>
    </w:p>
    <w:p w:rsidR="00A6794A" w:rsidRPr="00681F5E" w:rsidRDefault="00A6794A" w:rsidP="00D204EE">
      <w:pPr>
        <w:spacing w:before="240" w:after="0" w:line="360" w:lineRule="auto"/>
        <w:rPr>
          <w:rFonts w:ascii="Arial" w:hAnsi="Arial" w:cs="Arial"/>
          <w:i/>
          <w:color w:val="000000" w:themeColor="text1"/>
          <w:sz w:val="24"/>
          <w:szCs w:val="24"/>
        </w:rPr>
      </w:pPr>
      <w:r w:rsidRPr="00681F5E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działając w imieniu i na rzecz: …………………………………</w:t>
      </w:r>
    </w:p>
    <w:p w:rsidR="00A6794A" w:rsidRPr="00681F5E" w:rsidRDefault="00A6794A" w:rsidP="00A6794A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681F5E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:rsidR="00A6794A" w:rsidRPr="00681F5E" w:rsidRDefault="00A6794A" w:rsidP="00A6794A">
      <w:pPr>
        <w:tabs>
          <w:tab w:val="left" w:leader="dot" w:pos="8155"/>
        </w:tabs>
        <w:spacing w:before="240"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Adres: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ab/>
      </w:r>
    </w:p>
    <w:p w:rsidR="00A6794A" w:rsidRPr="00681F5E" w:rsidRDefault="00A6794A" w:rsidP="00A6794A">
      <w:pPr>
        <w:tabs>
          <w:tab w:val="left" w:leader="dot" w:pos="248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Kraj: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ab/>
      </w:r>
    </w:p>
    <w:p w:rsidR="00A6794A" w:rsidRPr="00681F5E" w:rsidRDefault="00A6794A" w:rsidP="00A6794A">
      <w:pPr>
        <w:tabs>
          <w:tab w:val="left" w:leader="dot" w:pos="3060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REGON: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ab/>
      </w:r>
    </w:p>
    <w:p w:rsidR="00A6794A" w:rsidRPr="00681F5E" w:rsidRDefault="00A6794A" w:rsidP="00A6794A">
      <w:pPr>
        <w:tabs>
          <w:tab w:val="left" w:leader="dot" w:pos="248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NIP: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ab/>
      </w:r>
    </w:p>
    <w:p w:rsidR="00A6794A" w:rsidRPr="00681F5E" w:rsidRDefault="00A6794A" w:rsidP="00A6794A">
      <w:pPr>
        <w:tabs>
          <w:tab w:val="left" w:leader="dot" w:pos="3060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tel.: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ab/>
      </w:r>
    </w:p>
    <w:p w:rsidR="00A6794A" w:rsidRPr="00681F5E" w:rsidRDefault="00A6794A" w:rsidP="00A6794A">
      <w:pPr>
        <w:tabs>
          <w:tab w:val="left" w:leader="dot" w:pos="331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adres e-mail: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ab/>
      </w:r>
    </w:p>
    <w:p w:rsidR="00A6794A" w:rsidRPr="00681F5E" w:rsidRDefault="00A6794A" w:rsidP="00A6794A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681F5E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(na które Zamawiający ma przesyłać korespondencję)</w:t>
      </w:r>
    </w:p>
    <w:p w:rsidR="00A6794A" w:rsidRPr="00681F5E" w:rsidRDefault="00A6794A" w:rsidP="00A6794A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 xml:space="preserve">Rodzaj przedsiębiorstwa, jakim jest Wykonawca (zaznaczyć właściwą opcję X) </w:t>
      </w:r>
    </w:p>
    <w:p w:rsidR="00A6794A" w:rsidRPr="00681F5E" w:rsidRDefault="00A6794A" w:rsidP="00A6794A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color w:val="000000" w:themeColor="text1"/>
          <w:szCs w:val="24"/>
          <w:vertAlign w:val="superscript"/>
        </w:rPr>
      </w:pPr>
      <w:r w:rsidRPr="00681F5E">
        <w:rPr>
          <w:rFonts w:ascii="Arial" w:hAnsi="Arial" w:cs="Arial"/>
          <w:color w:val="000000" w:themeColor="text1"/>
          <w:szCs w:val="24"/>
        </w:rPr>
        <w:t>Mikroprzedsiębiorstwo:</w:t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C402DA">
        <w:rPr>
          <w:rFonts w:ascii="Arial" w:hAnsi="Arial" w:cs="Arial"/>
          <w:b/>
          <w:color w:val="000000" w:themeColor="text1"/>
          <w:szCs w:val="24"/>
        </w:rPr>
      </w:r>
      <w:r w:rsidR="00C402DA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Cs w:val="24"/>
        </w:rPr>
        <w:fldChar w:fldCharType="end"/>
      </w:r>
    </w:p>
    <w:p w:rsidR="00A6794A" w:rsidRPr="00681F5E" w:rsidRDefault="00A6794A" w:rsidP="00A6794A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color w:val="000000" w:themeColor="text1"/>
          <w:szCs w:val="24"/>
        </w:rPr>
        <w:t xml:space="preserve">Małe przedsiębiorstwo: </w:t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C402DA">
        <w:rPr>
          <w:rFonts w:ascii="Arial" w:hAnsi="Arial" w:cs="Arial"/>
          <w:b/>
          <w:color w:val="000000" w:themeColor="text1"/>
          <w:szCs w:val="24"/>
        </w:rPr>
      </w:r>
      <w:r w:rsidR="00C402DA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Cs w:val="24"/>
        </w:rPr>
        <w:fldChar w:fldCharType="end"/>
      </w:r>
    </w:p>
    <w:p w:rsidR="00A6794A" w:rsidRPr="00681F5E" w:rsidRDefault="00A6794A" w:rsidP="00A6794A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 xml:space="preserve">Średnie przedsiębiorstwo: 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C402DA">
        <w:rPr>
          <w:rFonts w:ascii="Arial" w:hAnsi="Arial" w:cs="Arial"/>
          <w:b/>
          <w:color w:val="000000" w:themeColor="text1"/>
          <w:sz w:val="24"/>
          <w:szCs w:val="24"/>
        </w:rPr>
      </w:r>
      <w:r w:rsidR="00C402DA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 w:val="24"/>
          <w:szCs w:val="24"/>
        </w:rPr>
        <w:fldChar w:fldCharType="end"/>
      </w:r>
    </w:p>
    <w:p w:rsidR="00A6794A" w:rsidRPr="00681F5E" w:rsidRDefault="00A6794A" w:rsidP="00A6794A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Jednoosobowa działalność gospodarcza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C402DA">
        <w:rPr>
          <w:rFonts w:ascii="Arial" w:hAnsi="Arial" w:cs="Arial"/>
          <w:b/>
          <w:color w:val="000000" w:themeColor="text1"/>
          <w:sz w:val="24"/>
          <w:szCs w:val="24"/>
        </w:rPr>
      </w:r>
      <w:r w:rsidR="00C402DA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 w:val="24"/>
          <w:szCs w:val="24"/>
        </w:rPr>
        <w:fldChar w:fldCharType="end"/>
      </w:r>
    </w:p>
    <w:p w:rsidR="00A6794A" w:rsidRPr="00681F5E" w:rsidRDefault="00A6794A" w:rsidP="00A6794A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Osoba fizyczna nieprowadząca działalności gospodarczej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C402DA">
        <w:rPr>
          <w:rFonts w:ascii="Arial" w:hAnsi="Arial" w:cs="Arial"/>
          <w:b/>
          <w:color w:val="000000" w:themeColor="text1"/>
          <w:sz w:val="24"/>
          <w:szCs w:val="24"/>
        </w:rPr>
      </w:r>
      <w:r w:rsidR="00C402DA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 w:val="24"/>
          <w:szCs w:val="24"/>
        </w:rPr>
        <w:fldChar w:fldCharType="end"/>
      </w:r>
    </w:p>
    <w:p w:rsidR="00A6794A" w:rsidRPr="00681F5E" w:rsidRDefault="00A6794A" w:rsidP="00A6794A">
      <w:pPr>
        <w:tabs>
          <w:tab w:val="left" w:pos="360"/>
        </w:tabs>
        <w:spacing w:after="24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Inny rodzaj ………………….</w:t>
      </w:r>
      <w:r w:rsidRPr="00681F5E">
        <w:rPr>
          <w:color w:val="000000" w:themeColor="text1"/>
          <w:sz w:val="24"/>
          <w:szCs w:val="24"/>
        </w:rPr>
        <w:tab/>
      </w:r>
      <w:r w:rsidRPr="00681F5E">
        <w:rPr>
          <w:color w:val="000000" w:themeColor="text1"/>
          <w:sz w:val="24"/>
          <w:szCs w:val="24"/>
        </w:rPr>
        <w:tab/>
      </w:r>
      <w:r w:rsidRPr="00681F5E">
        <w:rPr>
          <w:color w:val="000000" w:themeColor="text1"/>
          <w:sz w:val="24"/>
          <w:szCs w:val="24"/>
        </w:rPr>
        <w:tab/>
      </w:r>
      <w:r w:rsidRPr="00681F5E">
        <w:rPr>
          <w:color w:val="000000" w:themeColor="text1"/>
          <w:sz w:val="24"/>
          <w:szCs w:val="24"/>
        </w:rPr>
        <w:tab/>
      </w:r>
      <w:r w:rsidRPr="00681F5E">
        <w:rPr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C402DA">
        <w:rPr>
          <w:rFonts w:ascii="Arial" w:hAnsi="Arial" w:cs="Arial"/>
          <w:b/>
          <w:color w:val="000000" w:themeColor="text1"/>
          <w:sz w:val="24"/>
          <w:szCs w:val="24"/>
        </w:rPr>
      </w:r>
      <w:r w:rsidR="00C402DA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 w:val="24"/>
          <w:szCs w:val="24"/>
        </w:rPr>
        <w:fldChar w:fldCharType="end"/>
      </w:r>
    </w:p>
    <w:p w:rsidR="00A6794A" w:rsidRPr="00681F5E" w:rsidRDefault="00A6794A" w:rsidP="00A6794A">
      <w:pPr>
        <w:tabs>
          <w:tab w:val="left" w:pos="360"/>
        </w:tabs>
        <w:spacing w:after="12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W przypadku Wykonawców składających ofertę wspólną należy wypełn</w:t>
      </w:r>
      <w:r w:rsidR="008F5D84">
        <w:rPr>
          <w:rFonts w:ascii="Arial" w:hAnsi="Arial" w:cs="Arial"/>
          <w:color w:val="000000" w:themeColor="text1"/>
          <w:sz w:val="24"/>
          <w:szCs w:val="24"/>
        </w:rPr>
        <w:t>ić dla każdego podmiotu osobno.</w:t>
      </w:r>
    </w:p>
    <w:p w:rsidR="00E30096" w:rsidRDefault="00E30096">
      <w:pPr>
        <w:rPr>
          <w:rFonts w:ascii="Arial" w:hAnsi="Arial" w:cs="Arial"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color w:val="000000" w:themeColor="text1"/>
          <w:sz w:val="24"/>
          <w:szCs w:val="24"/>
          <w:u w:val="single"/>
        </w:rPr>
        <w:br w:type="page"/>
      </w:r>
    </w:p>
    <w:p w:rsidR="00A6794A" w:rsidRPr="00681F5E" w:rsidRDefault="00A6794A" w:rsidP="00A6794A">
      <w:pPr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  <w:u w:val="single"/>
        </w:rPr>
        <w:lastRenderedPageBreak/>
        <w:t>Mikroprzedsiębiorstwo: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zatrudnia mniej niż 10 osób i którego roczny obrót lub roczna suma bilansowa nie przekracza 2 milionów euro</w:t>
      </w:r>
      <w:r w:rsidR="004A525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6794A" w:rsidRPr="00681F5E" w:rsidRDefault="00A6794A" w:rsidP="00A6794A">
      <w:pPr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  <w:u w:val="single"/>
        </w:rPr>
        <w:t>Małe przedsiębiorstwo: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zatrudnia mniej niż 50 osób i którego roczny obrót lub roczna suma bilansowa nie przekracza 10 milionów euro.</w:t>
      </w:r>
    </w:p>
    <w:p w:rsidR="00A6794A" w:rsidRPr="00681F5E" w:rsidRDefault="00A6794A" w:rsidP="00A6794A">
      <w:pPr>
        <w:tabs>
          <w:tab w:val="left" w:pos="426"/>
          <w:tab w:val="left" w:pos="709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  <w:u w:val="single"/>
        </w:rPr>
        <w:t>Średnie przedsiębiorstwo: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euro lub roczna s</w:t>
      </w:r>
      <w:r w:rsidR="00AF6ED9">
        <w:rPr>
          <w:rFonts w:ascii="Arial" w:hAnsi="Arial" w:cs="Arial"/>
          <w:color w:val="000000" w:themeColor="text1"/>
          <w:sz w:val="24"/>
          <w:szCs w:val="24"/>
        </w:rPr>
        <w:t>uma bilansowa nie przekracza 43 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>milionów euro.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240" w:after="0" w:line="360" w:lineRule="auto"/>
        <w:ind w:left="357" w:hanging="357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>Oferuję wykonanie przedmiotu zamówienia zgodnie z wymaganiami specyfikacji warunków zamówienia za cenę brutto ............................................ zł.,</w:t>
      </w:r>
    </w:p>
    <w:p w:rsidR="00A6794A" w:rsidRPr="00681F5E" w:rsidRDefault="00A6794A" w:rsidP="00A6794A">
      <w:pPr>
        <w:pStyle w:val="Tekstpodstawowywcity"/>
        <w:spacing w:line="360" w:lineRule="auto"/>
        <w:ind w:firstLine="360"/>
        <w:rPr>
          <w:rFonts w:ascii="Arial" w:hAnsi="Arial" w:cs="Arial"/>
          <w:bCs/>
          <w:color w:val="000000" w:themeColor="text1"/>
          <w:szCs w:val="24"/>
        </w:rPr>
      </w:pPr>
      <w:r w:rsidRPr="00681F5E">
        <w:rPr>
          <w:rFonts w:ascii="Arial" w:hAnsi="Arial" w:cs="Arial"/>
          <w:bCs/>
          <w:color w:val="000000" w:themeColor="text1"/>
          <w:szCs w:val="24"/>
        </w:rPr>
        <w:t>w tym uwzględniono podatek VAT.</w:t>
      </w:r>
    </w:p>
    <w:p w:rsidR="00A6794A" w:rsidRPr="00681F5E" w:rsidRDefault="00A6794A" w:rsidP="00A6794A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Powyższa cena obejmuje pełny zakres zamówienia określony w warunkach przedstawionych w Specyfikacji Warunków Zamówienia.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Oświadczamy, że uważamy się za związanych niniejszą ofertą na okres wskazany w SWZ</w:t>
      </w: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>.</w:t>
      </w:r>
    </w:p>
    <w:p w:rsidR="00A6794A" w:rsidRPr="00681F5E" w:rsidRDefault="00A6794A" w:rsidP="00A6794A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681F5E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Na potwierdzenie powyższe</w:t>
      </w:r>
      <w:r w:rsidR="000C52B4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go wniosłem wadium w wysokości </w:t>
      </w:r>
      <w:r w:rsidR="00021EBA">
        <w:rPr>
          <w:rFonts w:ascii="Arial" w:eastAsia="Calibri" w:hAnsi="Arial" w:cs="Arial"/>
          <w:sz w:val="24"/>
          <w:szCs w:val="24"/>
          <w:lang w:eastAsia="pl-PL" w:bidi="pl-PL"/>
        </w:rPr>
        <w:t>2</w:t>
      </w:r>
      <w:r w:rsidR="006A7AA6" w:rsidRPr="00CB3730">
        <w:rPr>
          <w:rFonts w:ascii="Arial" w:eastAsia="Calibri" w:hAnsi="Arial" w:cs="Arial"/>
          <w:sz w:val="24"/>
          <w:szCs w:val="24"/>
          <w:lang w:eastAsia="pl-PL" w:bidi="pl-PL"/>
        </w:rPr>
        <w:t> </w:t>
      </w:r>
      <w:r w:rsidR="00021EBA">
        <w:rPr>
          <w:rFonts w:ascii="Arial" w:eastAsia="Calibri" w:hAnsi="Arial" w:cs="Arial"/>
          <w:sz w:val="24"/>
          <w:szCs w:val="24"/>
          <w:lang w:eastAsia="pl-PL" w:bidi="pl-PL"/>
        </w:rPr>
        <w:t>9</w:t>
      </w:r>
      <w:r w:rsidRPr="00CB3730">
        <w:rPr>
          <w:rFonts w:ascii="Arial" w:eastAsia="Calibri" w:hAnsi="Arial" w:cs="Arial"/>
          <w:sz w:val="24"/>
          <w:szCs w:val="24"/>
          <w:lang w:eastAsia="pl-PL" w:bidi="pl-PL"/>
        </w:rPr>
        <w:t xml:space="preserve">00,00 zł </w:t>
      </w:r>
      <w:r w:rsidRPr="00681F5E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w</w:t>
      </w:r>
      <w:r w:rsidR="00455BE9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 </w:t>
      </w:r>
      <w:r w:rsidRPr="00681F5E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formie ………………………………..</w:t>
      </w:r>
    </w:p>
    <w:p w:rsidR="00A6794A" w:rsidRPr="00681F5E" w:rsidRDefault="00A6794A" w:rsidP="00A6794A">
      <w:pPr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681F5E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Wadium należy zwrócić na rachunek bankowy nr …………………………………….</w:t>
      </w:r>
    </w:p>
    <w:p w:rsidR="00A6794A" w:rsidRPr="00681F5E" w:rsidRDefault="00A6794A" w:rsidP="00A6794A">
      <w:pPr>
        <w:widowControl w:val="0"/>
        <w:tabs>
          <w:tab w:val="left" w:pos="7025"/>
          <w:tab w:val="left" w:leader="dot" w:pos="7992"/>
        </w:tabs>
        <w:spacing w:after="0" w:line="360" w:lineRule="auto"/>
        <w:ind w:left="360" w:firstLine="4035"/>
        <w:contextualSpacing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(dotyczy wadium wniesionego w pieniądzu)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>Oświadczam, że</w:t>
      </w:r>
      <w:r w:rsidR="007B6E79" w:rsidRPr="007B6E79">
        <w:rPr>
          <w:rStyle w:val="Teksttreci2"/>
          <w:rFonts w:ascii="Arial" w:hAnsi="Arial" w:cs="Arial"/>
          <w:color w:val="00B050"/>
          <w:sz w:val="24"/>
          <w:szCs w:val="24"/>
        </w:rPr>
        <w:t>: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>zapoznałem się ze SWZ i akceptuję wszystkie warunki w niej zawarte,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>uzyskałem wszelkie informacje niezbędne do prawidłowego przygotowania i złożenia niniejszej oferty,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contextualSpacing w:val="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 xml:space="preserve">oferuję 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>wykonanie zamówienia w terminie: ……….. dni (wpisać liczbę dni) od dnia zawarcia umowy,</w:t>
      </w:r>
    </w:p>
    <w:p w:rsidR="00A6794A" w:rsidRPr="006A7AA6" w:rsidRDefault="00A6794A" w:rsidP="006A7AA6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Fonts w:ascii="Arial" w:hAnsi="Arial" w:cs="Arial"/>
          <w:color w:val="000000" w:themeColor="text1"/>
          <w:sz w:val="24"/>
          <w:szCs w:val="24"/>
          <w:lang w:bidi="pl-PL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udzielam, licząc od dnia odbioru końcowego,</w:t>
      </w:r>
      <w:r w:rsidR="00B26C12" w:rsidRPr="00B26C12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 </w:t>
      </w:r>
      <w:r w:rsidR="00B26C12" w:rsidRPr="00B26C12">
        <w:rPr>
          <w:rFonts w:ascii="Arial" w:hAnsi="Arial" w:cs="Arial"/>
          <w:color w:val="000000" w:themeColor="text1"/>
          <w:sz w:val="24"/>
          <w:szCs w:val="24"/>
          <w:lang w:bidi="pl-PL"/>
        </w:rPr>
        <w:t>………-miesięcznej (wpisać liczbę miesięcy)</w:t>
      </w:r>
      <w:r w:rsidR="006A7AA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A7AA6" w:rsidRPr="006A7AA6">
        <w:rPr>
          <w:rFonts w:ascii="Arial" w:hAnsi="Arial" w:cs="Arial"/>
          <w:color w:val="000000" w:themeColor="text1"/>
          <w:sz w:val="24"/>
          <w:szCs w:val="24"/>
        </w:rPr>
        <w:t xml:space="preserve">gwarancji na </w:t>
      </w:r>
      <w:r w:rsidR="006A7AA6" w:rsidRPr="006A7AA6">
        <w:rPr>
          <w:rFonts w:ascii="Arial" w:hAnsi="Arial" w:cs="Arial"/>
          <w:bCs/>
          <w:color w:val="000000" w:themeColor="text1"/>
          <w:sz w:val="24"/>
          <w:szCs w:val="24"/>
        </w:rPr>
        <w:t>roboty budowlane i instalacyjne oraz na urządzenia i</w:t>
      </w:r>
      <w:r w:rsidR="006A7AA6">
        <w:rPr>
          <w:rFonts w:ascii="Arial" w:hAnsi="Arial" w:cs="Arial"/>
          <w:bCs/>
          <w:color w:val="000000" w:themeColor="text1"/>
          <w:sz w:val="24"/>
          <w:szCs w:val="24"/>
        </w:rPr>
        <w:t> </w:t>
      </w:r>
      <w:r w:rsidR="006A7AA6" w:rsidRPr="006A7AA6">
        <w:rPr>
          <w:rFonts w:ascii="Arial" w:hAnsi="Arial" w:cs="Arial"/>
          <w:bCs/>
          <w:color w:val="000000" w:themeColor="text1"/>
          <w:sz w:val="24"/>
          <w:szCs w:val="24"/>
        </w:rPr>
        <w:t>przybory,</w:t>
      </w:r>
    </w:p>
    <w:p w:rsidR="007B6E79" w:rsidRPr="00A47591" w:rsidRDefault="00227F25" w:rsidP="007B6E79">
      <w:pPr>
        <w:pStyle w:val="Akapitzlist"/>
        <w:numPr>
          <w:ilvl w:val="0"/>
          <w:numId w:val="2"/>
        </w:numPr>
        <w:spacing w:after="0" w:line="360" w:lineRule="auto"/>
        <w:ind w:left="567" w:hanging="425"/>
        <w:jc w:val="both"/>
        <w:rPr>
          <w:rStyle w:val="Teksttreci2"/>
          <w:rFonts w:ascii="Arial" w:hAnsi="Arial" w:cs="Arial"/>
          <w:b/>
          <w:color w:val="000000" w:themeColor="text1"/>
          <w:sz w:val="24"/>
          <w:szCs w:val="24"/>
          <w:lang w:eastAsia="en-US" w:bidi="ar-SA"/>
        </w:rPr>
      </w:pPr>
      <w:r w:rsidRPr="00A47591">
        <w:rPr>
          <w:rStyle w:val="Teksttreci2"/>
          <w:rFonts w:ascii="Arial" w:hAnsi="Arial" w:cs="Arial"/>
          <w:color w:val="000000" w:themeColor="text1"/>
          <w:sz w:val="24"/>
          <w:szCs w:val="24"/>
        </w:rPr>
        <w:t xml:space="preserve">w okresie gwarancji </w:t>
      </w:r>
      <w:r w:rsidR="00B30352" w:rsidRPr="00B30352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lub rękojmi </w:t>
      </w:r>
      <w:r w:rsidRPr="00A47591">
        <w:rPr>
          <w:rStyle w:val="Teksttreci2"/>
          <w:rFonts w:ascii="Arial" w:hAnsi="Arial" w:cs="Arial"/>
          <w:color w:val="000000" w:themeColor="text1"/>
          <w:sz w:val="24"/>
          <w:szCs w:val="24"/>
        </w:rPr>
        <w:t>zobowiązuję się do bezpłatnego usunięcia wad w terminie</w:t>
      </w:r>
      <w:r w:rsidR="007B6E79" w:rsidRPr="00A47591">
        <w:rPr>
          <w:rStyle w:val="Teksttreci2"/>
          <w:rFonts w:ascii="Arial" w:hAnsi="Arial" w:cs="Arial"/>
          <w:color w:val="000000" w:themeColor="text1"/>
          <w:sz w:val="24"/>
          <w:szCs w:val="24"/>
        </w:rPr>
        <w:t>:</w:t>
      </w:r>
    </w:p>
    <w:p w:rsidR="00727770" w:rsidRPr="00075DCB" w:rsidRDefault="00075DCB" w:rsidP="00075DCB">
      <w:pPr>
        <w:pStyle w:val="Akapitzlist"/>
        <w:widowControl w:val="0"/>
        <w:numPr>
          <w:ilvl w:val="0"/>
          <w:numId w:val="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283"/>
        <w:jc w:val="both"/>
        <w:rPr>
          <w:rFonts w:ascii="Arial" w:eastAsia="Calibri" w:hAnsi="Arial" w:cs="Arial"/>
          <w:b/>
          <w:sz w:val="24"/>
          <w:szCs w:val="24"/>
        </w:rPr>
      </w:pPr>
      <w:r w:rsidRPr="00075DCB">
        <w:rPr>
          <w:rFonts w:ascii="Arial" w:eastAsia="Calibri" w:hAnsi="Arial" w:cs="Arial"/>
          <w:b/>
          <w:sz w:val="24"/>
          <w:szCs w:val="24"/>
        </w:rPr>
        <w:t xml:space="preserve">do 24 godzin </w:t>
      </w:r>
      <w:r w:rsidRPr="00075DCB">
        <w:rPr>
          <w:rFonts w:ascii="Arial" w:eastAsia="Calibri" w:hAnsi="Arial" w:cs="Arial"/>
          <w:sz w:val="24"/>
          <w:szCs w:val="24"/>
        </w:rPr>
        <w:t xml:space="preserve">od otrzymania </w:t>
      </w:r>
      <w:r w:rsidR="004514C6" w:rsidRPr="004514C6">
        <w:rPr>
          <w:rFonts w:ascii="Arial" w:eastAsia="Calibri" w:hAnsi="Arial" w:cs="Arial"/>
          <w:sz w:val="24"/>
          <w:szCs w:val="24"/>
        </w:rPr>
        <w:t>powiadomienia o wadzie polegającej na braku napięcia w mieszkaniu oraz innych usterek powodujących zagrożenie dla bezpieczeństwa ludzi i mienia</w:t>
      </w:r>
      <w:r w:rsidRPr="00075DCB">
        <w:rPr>
          <w:rFonts w:ascii="Arial" w:eastAsia="Calibri" w:hAnsi="Arial" w:cs="Arial"/>
          <w:sz w:val="24"/>
          <w:szCs w:val="24"/>
        </w:rPr>
        <w:t>,</w:t>
      </w:r>
    </w:p>
    <w:p w:rsidR="00E54E01" w:rsidRDefault="00E54E01">
      <w:pPr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br w:type="page"/>
      </w:r>
    </w:p>
    <w:p w:rsidR="00055F61" w:rsidRPr="008F5D84" w:rsidRDefault="00055F61" w:rsidP="00727770">
      <w:pPr>
        <w:pStyle w:val="Akapitzlist"/>
        <w:widowControl w:val="0"/>
        <w:numPr>
          <w:ilvl w:val="0"/>
          <w:numId w:val="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283"/>
        <w:jc w:val="both"/>
        <w:rPr>
          <w:rFonts w:ascii="Arial" w:eastAsia="Calibri" w:hAnsi="Arial" w:cs="Arial"/>
          <w:sz w:val="24"/>
          <w:szCs w:val="24"/>
        </w:rPr>
      </w:pPr>
      <w:r w:rsidRPr="00075DCB">
        <w:rPr>
          <w:rFonts w:ascii="Arial" w:eastAsia="Calibri" w:hAnsi="Arial" w:cs="Arial"/>
          <w:b/>
          <w:sz w:val="24"/>
          <w:szCs w:val="24"/>
        </w:rPr>
        <w:lastRenderedPageBreak/>
        <w:t>do 48 godzin</w:t>
      </w:r>
      <w:r w:rsidRPr="00075DCB">
        <w:rPr>
          <w:rFonts w:ascii="Arial" w:eastAsia="Calibri" w:hAnsi="Arial" w:cs="Arial"/>
          <w:sz w:val="24"/>
          <w:szCs w:val="24"/>
        </w:rPr>
        <w:t xml:space="preserve"> </w:t>
      </w:r>
      <w:r w:rsidR="00075DCB" w:rsidRPr="00075DCB">
        <w:rPr>
          <w:rFonts w:ascii="Arial" w:eastAsia="Calibri" w:hAnsi="Arial" w:cs="Arial"/>
          <w:sz w:val="24"/>
          <w:szCs w:val="24"/>
        </w:rPr>
        <w:t xml:space="preserve">od otrzymania </w:t>
      </w:r>
      <w:r w:rsidR="004514C6" w:rsidRPr="004514C6">
        <w:rPr>
          <w:rFonts w:ascii="Arial" w:eastAsia="Calibri" w:hAnsi="Arial" w:cs="Arial"/>
          <w:sz w:val="24"/>
          <w:szCs w:val="24"/>
        </w:rPr>
        <w:t>powiadomienia o wadzie dotyczącej instalacji ciepłej wody użytkowej, nieszczelności instalacji wodno-kanalizacyjnej, przecieków z dachu, nieprawidłowym działaniu wentylacji  oraz innych usterek powodujących brak możliwości korzystania z budynku lub jego części</w:t>
      </w:r>
      <w:r w:rsidR="00075DCB" w:rsidRPr="008F5D84">
        <w:rPr>
          <w:rFonts w:ascii="Arial" w:eastAsia="Calibri" w:hAnsi="Arial" w:cs="Arial"/>
          <w:sz w:val="24"/>
          <w:szCs w:val="24"/>
        </w:rPr>
        <w:t>,</w:t>
      </w:r>
    </w:p>
    <w:p w:rsidR="00227F25" w:rsidRPr="00075DCB" w:rsidRDefault="00055F61" w:rsidP="00055F61">
      <w:pPr>
        <w:pStyle w:val="Akapitzlist"/>
        <w:widowControl w:val="0"/>
        <w:numPr>
          <w:ilvl w:val="0"/>
          <w:numId w:val="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283"/>
        <w:jc w:val="both"/>
        <w:rPr>
          <w:rStyle w:val="Teksttreci2"/>
          <w:rFonts w:ascii="Arial" w:hAnsi="Arial" w:cs="Arial"/>
          <w:color w:val="auto"/>
          <w:sz w:val="24"/>
          <w:szCs w:val="24"/>
        </w:rPr>
      </w:pPr>
      <w:r w:rsidRPr="00075DCB">
        <w:rPr>
          <w:rFonts w:ascii="Arial" w:eastAsia="Calibri" w:hAnsi="Arial" w:cs="Arial"/>
          <w:b/>
          <w:sz w:val="24"/>
          <w:szCs w:val="24"/>
        </w:rPr>
        <w:t>do 7 dni</w:t>
      </w:r>
      <w:r w:rsidR="00075DCB" w:rsidRPr="00075DCB">
        <w:rPr>
          <w:rFonts w:ascii="Arial" w:eastAsia="Calibri" w:hAnsi="Arial" w:cs="Arial"/>
          <w:sz w:val="24"/>
          <w:szCs w:val="24"/>
        </w:rPr>
        <w:t xml:space="preserve"> od otrzymania </w:t>
      </w:r>
      <w:r w:rsidR="004514C6" w:rsidRPr="004514C6">
        <w:rPr>
          <w:rFonts w:ascii="Arial" w:eastAsia="Calibri" w:hAnsi="Arial" w:cs="Arial"/>
          <w:sz w:val="24"/>
          <w:szCs w:val="24"/>
        </w:rPr>
        <w:t>powiadomien</w:t>
      </w:r>
      <w:r w:rsidR="004514C6">
        <w:rPr>
          <w:rFonts w:ascii="Arial" w:eastAsia="Calibri" w:hAnsi="Arial" w:cs="Arial"/>
          <w:sz w:val="24"/>
          <w:szCs w:val="24"/>
        </w:rPr>
        <w:t>ia lub w terminie uzgodnionym o </w:t>
      </w:r>
      <w:r w:rsidR="004514C6" w:rsidRPr="004514C6">
        <w:rPr>
          <w:rFonts w:ascii="Arial" w:eastAsia="Calibri" w:hAnsi="Arial" w:cs="Arial"/>
          <w:sz w:val="24"/>
          <w:szCs w:val="24"/>
        </w:rPr>
        <w:t>pozostałych wadach, jeżeli będzie to możliwe technicznie, które nie wpływają bezpośrednio na bezpieczeństwo użytkowania obiektu</w:t>
      </w:r>
      <w:r w:rsidR="00075DCB" w:rsidRPr="00075DCB">
        <w:rPr>
          <w:rFonts w:ascii="Arial" w:eastAsia="Calibri" w:hAnsi="Arial" w:cs="Arial"/>
          <w:sz w:val="24"/>
          <w:szCs w:val="24"/>
        </w:rPr>
        <w:t>.</w:t>
      </w:r>
    </w:p>
    <w:p w:rsidR="00A6794A" w:rsidRPr="000A3067" w:rsidRDefault="00A6794A" w:rsidP="00EA6FE5">
      <w:pPr>
        <w:pStyle w:val="Akapitzlist"/>
        <w:widowControl w:val="0"/>
        <w:numPr>
          <w:ilvl w:val="0"/>
          <w:numId w:val="13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0A3067">
        <w:rPr>
          <w:rStyle w:val="Teksttreci2"/>
          <w:rFonts w:ascii="Arial" w:hAnsi="Arial" w:cs="Arial"/>
          <w:color w:val="000000" w:themeColor="text1"/>
          <w:sz w:val="24"/>
          <w:szCs w:val="24"/>
        </w:rPr>
        <w:t>przedmiot zamówienia wykonam (zaznaczyć właściwe X):</w:t>
      </w:r>
    </w:p>
    <w:p w:rsidR="00A6794A" w:rsidRPr="00681F5E" w:rsidRDefault="00A6794A" w:rsidP="00A6794A">
      <w:pPr>
        <w:pStyle w:val="Tekstpodstawowywcity"/>
        <w:tabs>
          <w:tab w:val="left" w:pos="1560"/>
        </w:tabs>
        <w:spacing w:line="360" w:lineRule="auto"/>
        <w:ind w:left="1080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C402DA">
        <w:rPr>
          <w:rFonts w:ascii="Arial" w:hAnsi="Arial" w:cs="Arial"/>
          <w:b/>
          <w:color w:val="000000" w:themeColor="text1"/>
          <w:szCs w:val="24"/>
        </w:rPr>
      </w:r>
      <w:r w:rsidR="00C402DA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Cs w:val="24"/>
        </w:rPr>
        <w:fldChar w:fldCharType="end"/>
      </w:r>
      <w:r w:rsidRPr="00681F5E">
        <w:rPr>
          <w:rFonts w:ascii="Arial" w:hAnsi="Arial" w:cs="Arial"/>
          <w:color w:val="000000" w:themeColor="text1"/>
          <w:szCs w:val="24"/>
        </w:rPr>
        <w:tab/>
        <w:t>sam</w:t>
      </w:r>
    </w:p>
    <w:p w:rsidR="00A6794A" w:rsidRPr="00681F5E" w:rsidRDefault="00A6794A" w:rsidP="00A6794A">
      <w:pPr>
        <w:pStyle w:val="Tekstpodstawowywcity"/>
        <w:tabs>
          <w:tab w:val="left" w:pos="1560"/>
        </w:tabs>
        <w:spacing w:line="360" w:lineRule="auto"/>
        <w:ind w:left="1080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color w:val="000000" w:themeColor="text1"/>
          <w:szCs w:val="24"/>
        </w:rPr>
        <w:instrText xml:space="preserve"> FORMCHECKBOX </w:instrText>
      </w:r>
      <w:r w:rsidR="00C402DA">
        <w:rPr>
          <w:rFonts w:ascii="Arial" w:hAnsi="Arial" w:cs="Arial"/>
          <w:color w:val="000000" w:themeColor="text1"/>
          <w:szCs w:val="24"/>
        </w:rPr>
      </w:r>
      <w:r w:rsidR="00C402DA">
        <w:rPr>
          <w:rFonts w:ascii="Arial" w:hAnsi="Arial" w:cs="Arial"/>
          <w:color w:val="000000" w:themeColor="text1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Cs w:val="24"/>
        </w:rPr>
        <w:fldChar w:fldCharType="end"/>
      </w:r>
      <w:r w:rsidRPr="00681F5E">
        <w:rPr>
          <w:rFonts w:ascii="Arial" w:hAnsi="Arial" w:cs="Arial"/>
          <w:color w:val="000000" w:themeColor="text1"/>
          <w:szCs w:val="24"/>
        </w:rPr>
        <w:tab/>
        <w:t>z udziałem podwykonawców</w:t>
      </w:r>
    </w:p>
    <w:p w:rsidR="00A6794A" w:rsidRPr="000A3067" w:rsidRDefault="00A6794A" w:rsidP="00EA6FE5">
      <w:pPr>
        <w:pStyle w:val="Akapitzlist"/>
        <w:widowControl w:val="0"/>
        <w:numPr>
          <w:ilvl w:val="0"/>
          <w:numId w:val="1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0A3067">
        <w:rPr>
          <w:rStyle w:val="Teksttreci2"/>
          <w:rFonts w:ascii="Arial" w:hAnsi="Arial" w:cs="Arial"/>
          <w:color w:val="000000" w:themeColor="text1"/>
          <w:sz w:val="24"/>
          <w:szCs w:val="24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4010"/>
        <w:gridCol w:w="4008"/>
      </w:tblGrid>
      <w:tr w:rsidR="00681F5E" w:rsidRPr="00681F5E" w:rsidTr="00B26C12">
        <w:tc>
          <w:tcPr>
            <w:tcW w:w="389" w:type="pct"/>
            <w:shd w:val="clear" w:color="auto" w:fill="D9D9D9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681F5E">
              <w:rPr>
                <w:rFonts w:ascii="Arial" w:hAnsi="Arial" w:cs="Arial"/>
                <w:b/>
                <w:color w:val="000000" w:themeColor="text1"/>
                <w:szCs w:val="24"/>
              </w:rPr>
              <w:t>L.p.</w:t>
            </w:r>
          </w:p>
        </w:tc>
        <w:tc>
          <w:tcPr>
            <w:tcW w:w="2306" w:type="pct"/>
            <w:shd w:val="clear" w:color="auto" w:fill="D9D9D9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681F5E">
              <w:rPr>
                <w:rFonts w:ascii="Arial" w:hAnsi="Arial" w:cs="Arial"/>
                <w:b/>
                <w:color w:val="000000" w:themeColor="text1"/>
                <w:szCs w:val="24"/>
              </w:rPr>
              <w:t>Nazwa części zamówienia</w:t>
            </w:r>
          </w:p>
        </w:tc>
        <w:tc>
          <w:tcPr>
            <w:tcW w:w="2305" w:type="pct"/>
            <w:shd w:val="clear" w:color="auto" w:fill="D9D9D9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681F5E">
              <w:rPr>
                <w:rFonts w:ascii="Arial" w:hAnsi="Arial" w:cs="Arial"/>
                <w:b/>
                <w:color w:val="000000" w:themeColor="text1"/>
                <w:szCs w:val="24"/>
              </w:rPr>
              <w:t>Nazwa podwykonawcy</w:t>
            </w:r>
          </w:p>
        </w:tc>
      </w:tr>
      <w:tr w:rsidR="00681F5E" w:rsidRPr="00681F5E" w:rsidTr="00B26C12">
        <w:trPr>
          <w:trHeight w:val="279"/>
        </w:trPr>
        <w:tc>
          <w:tcPr>
            <w:tcW w:w="389" w:type="pct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305" w:type="pct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</w:tr>
      <w:tr w:rsidR="00681F5E" w:rsidRPr="00681F5E" w:rsidTr="00B26C12">
        <w:trPr>
          <w:trHeight w:val="326"/>
        </w:trPr>
        <w:tc>
          <w:tcPr>
            <w:tcW w:w="389" w:type="pct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305" w:type="pct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</w:tr>
    </w:tbl>
    <w:p w:rsidR="00A6794A" w:rsidRPr="00681F5E" w:rsidRDefault="00A6794A" w:rsidP="00A6794A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(w przypadku nie wskazania udziału podwykonawców Zamawiający przyjmie, że całe zamówienie zostanie wykonane przez Wykonawcę, bez udziału Podwykonawcy)</w:t>
      </w:r>
    </w:p>
    <w:p w:rsidR="00A6794A" w:rsidRPr="00681F5E" w:rsidRDefault="00A6794A" w:rsidP="00EA6FE5">
      <w:pPr>
        <w:pStyle w:val="Akapitzlist"/>
        <w:widowControl w:val="0"/>
        <w:numPr>
          <w:ilvl w:val="0"/>
          <w:numId w:val="13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>zapoznałem się z Projektowanymi Postanowieniami Umowy, określonymi w załączniku nr 3 do SWZ,</w:t>
      </w:r>
    </w:p>
    <w:p w:rsidR="00A6794A" w:rsidRPr="00681F5E" w:rsidRDefault="00A6794A" w:rsidP="00EA6FE5">
      <w:pPr>
        <w:pStyle w:val="Akapitzlist"/>
        <w:widowControl w:val="0"/>
        <w:numPr>
          <w:ilvl w:val="0"/>
          <w:numId w:val="1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akceptuję warunki płatności określone przez Zamawiającego.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Potwierdzam, iż nie uczestniczę w innej ofercie dotyczącej tego samego postępowania.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W przypadku wybrania mojej oferty zobowiązuję się do:</w:t>
      </w:r>
    </w:p>
    <w:p w:rsidR="00A6794A" w:rsidRPr="00681F5E" w:rsidRDefault="00A6794A" w:rsidP="00A6794A">
      <w:pPr>
        <w:pStyle w:val="Tekstpodstawowywcity"/>
        <w:numPr>
          <w:ilvl w:val="0"/>
          <w:numId w:val="3"/>
        </w:numPr>
        <w:tabs>
          <w:tab w:val="left" w:pos="993"/>
        </w:tabs>
        <w:spacing w:line="360" w:lineRule="auto"/>
        <w:ind w:left="851" w:hanging="425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color w:val="000000" w:themeColor="text1"/>
          <w:szCs w:val="24"/>
        </w:rPr>
        <w:t>podpisania umowy na warunkach zawartych w SWZ, w miejscu i terminie wskazanym przez Zamawiającego,</w:t>
      </w:r>
    </w:p>
    <w:p w:rsidR="00A6794A" w:rsidRPr="00681F5E" w:rsidRDefault="00A6794A" w:rsidP="00A6794A">
      <w:pPr>
        <w:pStyle w:val="Tekstpodstawowywcity"/>
        <w:numPr>
          <w:ilvl w:val="0"/>
          <w:numId w:val="3"/>
        </w:numPr>
        <w:tabs>
          <w:tab w:val="left" w:pos="993"/>
        </w:tabs>
        <w:spacing w:line="360" w:lineRule="auto"/>
        <w:ind w:left="851" w:hanging="425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color w:val="000000" w:themeColor="text1"/>
          <w:szCs w:val="24"/>
        </w:rPr>
        <w:t>wniesienia zabezpieczenia należyteg</w:t>
      </w:r>
      <w:r w:rsidR="005C176C">
        <w:rPr>
          <w:rFonts w:ascii="Arial" w:hAnsi="Arial" w:cs="Arial"/>
          <w:color w:val="000000" w:themeColor="text1"/>
          <w:szCs w:val="24"/>
        </w:rPr>
        <w:t>o wykonania umowy w wysokości 5</w:t>
      </w:r>
      <w:r w:rsidR="008F5D84">
        <w:rPr>
          <w:rFonts w:ascii="Arial" w:hAnsi="Arial" w:cs="Arial"/>
          <w:color w:val="000000" w:themeColor="text1"/>
          <w:szCs w:val="24"/>
        </w:rPr>
        <w:t xml:space="preserve"> </w:t>
      </w:r>
      <w:r w:rsidRPr="00681F5E">
        <w:rPr>
          <w:rFonts w:ascii="Arial" w:hAnsi="Arial" w:cs="Arial"/>
          <w:color w:val="000000" w:themeColor="text1"/>
          <w:szCs w:val="24"/>
        </w:rPr>
        <w:t>% w terminie wskazanym przez Zamawiającego w formie: ………............................... (wpisać formę),</w:t>
      </w:r>
    </w:p>
    <w:p w:rsidR="00A6794A" w:rsidRPr="001E329D" w:rsidRDefault="00A6794A" w:rsidP="00A6794A">
      <w:pPr>
        <w:pStyle w:val="Tekstpodstawowywcity"/>
        <w:numPr>
          <w:ilvl w:val="0"/>
          <w:numId w:val="3"/>
        </w:numPr>
        <w:tabs>
          <w:tab w:val="left" w:pos="993"/>
        </w:tabs>
        <w:spacing w:line="360" w:lineRule="auto"/>
        <w:ind w:left="851" w:hanging="425"/>
        <w:rPr>
          <w:rFonts w:ascii="Arial" w:hAnsi="Arial" w:cs="Arial"/>
          <w:szCs w:val="24"/>
        </w:rPr>
      </w:pPr>
      <w:r w:rsidRPr="001E329D">
        <w:rPr>
          <w:rFonts w:ascii="Arial" w:hAnsi="Arial" w:cs="Arial"/>
          <w:szCs w:val="24"/>
        </w:rPr>
        <w:t xml:space="preserve">wyznaczenia </w:t>
      </w:r>
      <w:r w:rsidR="003E0E3E" w:rsidRPr="001E329D">
        <w:rPr>
          <w:rFonts w:ascii="Arial" w:hAnsi="Arial" w:cs="Arial"/>
          <w:szCs w:val="24"/>
        </w:rPr>
        <w:t>osoby odpowiedzialnej za realizację zamówienia ze strony Wykonawcy</w:t>
      </w:r>
      <w:r w:rsidRPr="001E329D">
        <w:rPr>
          <w:rFonts w:ascii="Arial" w:hAnsi="Arial" w:cs="Arial"/>
          <w:szCs w:val="24"/>
        </w:rPr>
        <w:t>.</w:t>
      </w:r>
    </w:p>
    <w:p w:rsidR="007B5122" w:rsidRDefault="00A6794A" w:rsidP="007B5122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Oświadczam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p w:rsidR="007B5122" w:rsidRPr="007B5122" w:rsidRDefault="007B5122" w:rsidP="007B5122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4390"/>
        <w:gridCol w:w="2061"/>
      </w:tblGrid>
      <w:tr w:rsidR="00681F5E" w:rsidRPr="00681F5E" w:rsidTr="00B26C12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  <w:r w:rsidRPr="00681F5E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  <w:r w:rsidRPr="00681F5E">
              <w:rPr>
                <w:rFonts w:ascii="Arial" w:hAnsi="Arial" w:cs="Arial"/>
                <w:color w:val="000000" w:themeColor="text1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  <w:r w:rsidRPr="00681F5E">
              <w:rPr>
                <w:rFonts w:ascii="Arial" w:hAnsi="Arial" w:cs="Arial"/>
                <w:color w:val="000000" w:themeColor="text1"/>
                <w:szCs w:val="24"/>
              </w:rPr>
              <w:t xml:space="preserve">nazwa pliku </w:t>
            </w:r>
          </w:p>
        </w:tc>
      </w:tr>
      <w:tr w:rsidR="00681F5E" w:rsidRPr="00681F5E" w:rsidTr="00B26C12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</w:tr>
      <w:tr w:rsidR="00681F5E" w:rsidRPr="00681F5E" w:rsidTr="00B26C12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</w:tr>
    </w:tbl>
    <w:p w:rsidR="00A6794A" w:rsidRPr="00681F5E" w:rsidRDefault="00A6794A" w:rsidP="00A6794A">
      <w:pPr>
        <w:pStyle w:val="Tekstpodstawowywcity"/>
        <w:tabs>
          <w:tab w:val="left" w:pos="426"/>
        </w:tabs>
        <w:spacing w:before="240" w:line="360" w:lineRule="auto"/>
        <w:ind w:left="284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color w:val="000000" w:themeColor="text1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:rsidR="00A6794A" w:rsidRPr="00681F5E" w:rsidRDefault="00A6794A" w:rsidP="00A6794A">
      <w:pPr>
        <w:pStyle w:val="Tekstpodstawowywcity"/>
        <w:tabs>
          <w:tab w:val="left" w:pos="426"/>
        </w:tabs>
        <w:spacing w:line="360" w:lineRule="auto"/>
        <w:ind w:left="284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color w:val="000000" w:themeColor="text1"/>
          <w:szCs w:val="24"/>
        </w:rPr>
        <w:t>W przypadku gdy żadna z informacji zawartych w ofercie nie stanowi tajemnicy przedsiębiorstwa w rozumieniu przepisów o zwalczaniu nieuczciwej konkurencji, Wykonawca nie wypełnia pkt 6.</w:t>
      </w:r>
    </w:p>
    <w:p w:rsidR="00A6794A" w:rsidRPr="00681F5E" w:rsidRDefault="00A6794A" w:rsidP="00A6794A">
      <w:pPr>
        <w:pStyle w:val="Akapitzlist"/>
        <w:numPr>
          <w:ilvl w:val="0"/>
          <w:numId w:val="1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 xml:space="preserve">Oświadczam, że wypełniła(e)m na rzecz zamawiającego obowiązki informacyjne przewidziane w art. 14 RODO* wobec osób fizycznych (np. własnych pracowników, podwykonawców, jego pracowników oraz innych podmiotów </w:t>
      </w:r>
    </w:p>
    <w:p w:rsidR="00A6794A" w:rsidRPr="00681F5E" w:rsidRDefault="00A6794A" w:rsidP="00A6794A">
      <w:pPr>
        <w:pStyle w:val="Akapitzlist"/>
        <w:spacing w:after="0" w:line="360" w:lineRule="auto"/>
        <w:ind w:left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trzecich), od których dane osobowe pozyskała(e)m w celu ubiegania się o udzielenie zamówienia publicznego w niniejszym postępowaniu.** Skorzystała(e)m z treści obowiązku informacyjnego zawartego w SWZ.</w:t>
      </w:r>
    </w:p>
    <w:p w:rsidR="00A6794A" w:rsidRPr="00681F5E" w:rsidRDefault="00A6794A" w:rsidP="00A6794A">
      <w:pPr>
        <w:pStyle w:val="Akapitzlist"/>
        <w:spacing w:before="480" w:after="0" w:line="36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Obowiązek informacyjny z art. 13 RODO* wobec osób fizycznych, od których bezpośrednio zebrała(e)m dane (np. moich podwykonawców, w tym prowadzących działalność gospodarczą), wykonała(e)m we własnym zakresie jako administrator tych danych.</w:t>
      </w:r>
    </w:p>
    <w:p w:rsidR="00A6794A" w:rsidRPr="00681F5E" w:rsidRDefault="00A6794A" w:rsidP="00A6794A">
      <w:pPr>
        <w:spacing w:before="240" w:after="0" w:line="360" w:lineRule="auto"/>
        <w:jc w:val="both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681F5E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* Rozporządzenie Parlamentu Europejskiego i Rady (UE) 2016/679 z dnia 27 kwietnia 2016 r. w sprawie ochrony osób fizycznych w związku z przetwarzaniem danych osobowych i w sprawie swobodnego przepływu takich danych oraz uchylenia dyrektywy 95/46/WE (Dz. Urz. UE L 119 z 04.05.2016).</w:t>
      </w:r>
    </w:p>
    <w:p w:rsidR="00A6794A" w:rsidRPr="00681F5E" w:rsidRDefault="00A6794A" w:rsidP="00A6794A">
      <w:pPr>
        <w:spacing w:before="240" w:after="0" w:line="360" w:lineRule="auto"/>
        <w:jc w:val="both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681F5E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** W przypadku gdy wykonawca nie przekazuje zamawiającemu danych osobowych innych niż tylko dotyczących jego osoby, to nie składa treści tego oświadczenia (usunięcie treści oświadczenia odbywa się np. przez jego wykreślenie).</w:t>
      </w:r>
    </w:p>
    <w:p w:rsidR="00A6794A" w:rsidRPr="00681F5E" w:rsidRDefault="00A6794A" w:rsidP="00A6794A">
      <w:pPr>
        <w:spacing w:before="240" w:after="0" w:line="360" w:lineRule="auto"/>
        <w:jc w:val="both"/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Uwaga: Dokument należy opatrzyć kwalifikowanym podpisem elektronicznym lub podpisem zaufanym lub podpisem osobistym przez osobę</w:t>
      </w:r>
      <w:r w:rsidRPr="00681F5E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 xml:space="preserve"> lub osoby uprawnione do reprezentowania Wykonawcy i przekazać Zamawiającemu wraz z dokumentem(-ami) potwierdzającymi prawo do reprezentacji Wykonawcy przez oso</w:t>
      </w:r>
      <w:r w:rsidR="00AD7C6B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bę lub osoby podpisujące ofertę.</w:t>
      </w:r>
    </w:p>
    <w:sectPr w:rsidR="00A6794A" w:rsidRPr="00681F5E" w:rsidSect="00A701F4">
      <w:footerReference w:type="default" r:id="rId8"/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770" w:rsidRDefault="00727770" w:rsidP="00A6794A">
      <w:pPr>
        <w:spacing w:after="0" w:line="240" w:lineRule="auto"/>
      </w:pPr>
      <w:r>
        <w:separator/>
      </w:r>
    </w:p>
  </w:endnote>
  <w:endnote w:type="continuationSeparator" w:id="0">
    <w:p w:rsidR="00727770" w:rsidRDefault="00727770" w:rsidP="00A6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770" w:rsidRPr="00A6794A" w:rsidRDefault="00727770" w:rsidP="00E62A13">
    <w:pPr>
      <w:pStyle w:val="Stopka"/>
      <w:jc w:val="right"/>
      <w:rPr>
        <w:rFonts w:ascii="Arial" w:hAnsi="Arial" w:cs="Arial"/>
        <w:sz w:val="24"/>
        <w:szCs w:val="24"/>
      </w:rPr>
    </w:pPr>
    <w:r w:rsidRPr="004739FA">
      <w:rPr>
        <w:rFonts w:ascii="Arial" w:hAnsi="Arial" w:cs="Arial"/>
        <w:sz w:val="24"/>
        <w:szCs w:val="24"/>
      </w:rPr>
      <w:t>Zakład Gospodarki Mieszkaniowej w Rybniku</w:t>
    </w:r>
    <w:r w:rsidR="00E62A13">
      <w:rPr>
        <w:rFonts w:ascii="Arial" w:hAnsi="Arial" w:cs="Arial"/>
        <w:sz w:val="24"/>
        <w:szCs w:val="24"/>
      </w:rPr>
      <w:tab/>
    </w:r>
    <w:sdt>
      <w:sdtPr>
        <w:rPr>
          <w:rFonts w:ascii="Arial" w:hAnsi="Arial" w:cs="Arial"/>
          <w:sz w:val="24"/>
          <w:szCs w:val="24"/>
        </w:rPr>
        <w:id w:val="1184091803"/>
        <w:docPartObj>
          <w:docPartGallery w:val="Page Numbers (Bottom of Page)"/>
          <w:docPartUnique/>
        </w:docPartObj>
      </w:sdtPr>
      <w:sdtEndPr/>
      <w:sdtContent>
        <w:r w:rsidR="00E62A13" w:rsidRPr="00A6794A">
          <w:rPr>
            <w:rFonts w:ascii="Arial" w:hAnsi="Arial" w:cs="Arial"/>
            <w:sz w:val="24"/>
            <w:szCs w:val="24"/>
          </w:rPr>
          <w:fldChar w:fldCharType="begin"/>
        </w:r>
        <w:r w:rsidR="00E62A13" w:rsidRPr="00A6794A">
          <w:rPr>
            <w:rFonts w:ascii="Arial" w:hAnsi="Arial" w:cs="Arial"/>
            <w:sz w:val="24"/>
            <w:szCs w:val="24"/>
          </w:rPr>
          <w:instrText>PAGE   \* MERGEFORMAT</w:instrText>
        </w:r>
        <w:r w:rsidR="00E62A13" w:rsidRPr="00A6794A">
          <w:rPr>
            <w:rFonts w:ascii="Arial" w:hAnsi="Arial" w:cs="Arial"/>
            <w:sz w:val="24"/>
            <w:szCs w:val="24"/>
          </w:rPr>
          <w:fldChar w:fldCharType="separate"/>
        </w:r>
        <w:r w:rsidR="00C402DA">
          <w:rPr>
            <w:rFonts w:ascii="Arial" w:hAnsi="Arial" w:cs="Arial"/>
            <w:noProof/>
            <w:sz w:val="24"/>
            <w:szCs w:val="24"/>
          </w:rPr>
          <w:t>2</w:t>
        </w:r>
        <w:r w:rsidR="00E62A13" w:rsidRPr="00A6794A">
          <w:rPr>
            <w:rFonts w:ascii="Arial" w:hAnsi="Arial" w:cs="Arial"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770" w:rsidRDefault="00727770" w:rsidP="00A6794A">
      <w:pPr>
        <w:spacing w:after="0" w:line="240" w:lineRule="auto"/>
      </w:pPr>
      <w:r>
        <w:separator/>
      </w:r>
    </w:p>
  </w:footnote>
  <w:footnote w:type="continuationSeparator" w:id="0">
    <w:p w:rsidR="00727770" w:rsidRDefault="00727770" w:rsidP="00A679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4969"/>
    <w:multiLevelType w:val="hybridMultilevel"/>
    <w:tmpl w:val="1E2013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94E7F"/>
    <w:multiLevelType w:val="hybridMultilevel"/>
    <w:tmpl w:val="1A5A4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DB22AB"/>
    <w:multiLevelType w:val="hybridMultilevel"/>
    <w:tmpl w:val="8F24C28C"/>
    <w:lvl w:ilvl="0" w:tplc="255C97DC">
      <w:start w:val="1"/>
      <w:numFmt w:val="lowerLetter"/>
      <w:lvlText w:val="%1)"/>
      <w:lvlJc w:val="left"/>
      <w:pPr>
        <w:ind w:left="1215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D94622F"/>
    <w:multiLevelType w:val="hybridMultilevel"/>
    <w:tmpl w:val="C3D677F2"/>
    <w:lvl w:ilvl="0" w:tplc="05B0A2C0">
      <w:start w:val="7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C22AC"/>
    <w:multiLevelType w:val="hybridMultilevel"/>
    <w:tmpl w:val="940ADC48"/>
    <w:lvl w:ilvl="0" w:tplc="A7A629C8">
      <w:start w:val="10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C38E2"/>
    <w:multiLevelType w:val="hybridMultilevel"/>
    <w:tmpl w:val="4F249E7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2637F"/>
    <w:multiLevelType w:val="hybridMultilevel"/>
    <w:tmpl w:val="94E482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00E6608"/>
    <w:multiLevelType w:val="hybridMultilevel"/>
    <w:tmpl w:val="41EC7EF6"/>
    <w:lvl w:ilvl="0" w:tplc="1A081B0A">
      <w:start w:val="1"/>
      <w:numFmt w:val="decimal"/>
      <w:lvlText w:val="%1)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0B3C7B"/>
    <w:multiLevelType w:val="hybridMultilevel"/>
    <w:tmpl w:val="AFAA8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1516F"/>
    <w:multiLevelType w:val="hybridMultilevel"/>
    <w:tmpl w:val="E62E0FFE"/>
    <w:lvl w:ilvl="0" w:tplc="C778BC0E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793012"/>
    <w:multiLevelType w:val="hybridMultilevel"/>
    <w:tmpl w:val="BF468702"/>
    <w:lvl w:ilvl="0" w:tplc="60B0CFB4">
      <w:start w:val="6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36BC8"/>
    <w:multiLevelType w:val="hybridMultilevel"/>
    <w:tmpl w:val="44ACC6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7AD22201"/>
    <w:multiLevelType w:val="hybridMultilevel"/>
    <w:tmpl w:val="71EA8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5"/>
  </w:num>
  <w:num w:numId="6">
    <w:abstractNumId w:val="2"/>
  </w:num>
  <w:num w:numId="7">
    <w:abstractNumId w:val="11"/>
  </w:num>
  <w:num w:numId="8">
    <w:abstractNumId w:val="12"/>
  </w:num>
  <w:num w:numId="9">
    <w:abstractNumId w:val="3"/>
  </w:num>
  <w:num w:numId="10">
    <w:abstractNumId w:val="0"/>
  </w:num>
  <w:num w:numId="11">
    <w:abstractNumId w:val="6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ocumentProtection w:edit="readOnly" w:formatting="1" w:enforcement="1" w:cryptProviderType="rsaAES" w:cryptAlgorithmClass="hash" w:cryptAlgorithmType="typeAny" w:cryptAlgorithmSid="14" w:cryptSpinCount="100000" w:hash="dpNgm85qdckP8NZv8qSzIdDO/K8bSiLwZ8x6NS0FmJQNB2sPWxrka50Y0nvtcnYUhgU3T7xzAfyfldIpXTksLQ==" w:salt="XKyXqzH8x9c6prOUN9OdLA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BE2"/>
    <w:rsid w:val="000070B9"/>
    <w:rsid w:val="00016C3C"/>
    <w:rsid w:val="00021EBA"/>
    <w:rsid w:val="00055F61"/>
    <w:rsid w:val="00075DCB"/>
    <w:rsid w:val="000A3067"/>
    <w:rsid w:val="000C52B4"/>
    <w:rsid w:val="001436F1"/>
    <w:rsid w:val="00154087"/>
    <w:rsid w:val="001865A6"/>
    <w:rsid w:val="001D30FD"/>
    <w:rsid w:val="001E329D"/>
    <w:rsid w:val="001F3A3B"/>
    <w:rsid w:val="00220A29"/>
    <w:rsid w:val="00227F25"/>
    <w:rsid w:val="0023422E"/>
    <w:rsid w:val="00245C06"/>
    <w:rsid w:val="00250377"/>
    <w:rsid w:val="00287129"/>
    <w:rsid w:val="002D730F"/>
    <w:rsid w:val="002E58BA"/>
    <w:rsid w:val="003675ED"/>
    <w:rsid w:val="003803B7"/>
    <w:rsid w:val="003D5DCF"/>
    <w:rsid w:val="003E0E3E"/>
    <w:rsid w:val="004514C6"/>
    <w:rsid w:val="00455BE9"/>
    <w:rsid w:val="00467A61"/>
    <w:rsid w:val="0048131B"/>
    <w:rsid w:val="0049517D"/>
    <w:rsid w:val="004A5258"/>
    <w:rsid w:val="004E7645"/>
    <w:rsid w:val="005073C6"/>
    <w:rsid w:val="00520E4A"/>
    <w:rsid w:val="00531BE2"/>
    <w:rsid w:val="00533B02"/>
    <w:rsid w:val="005C176C"/>
    <w:rsid w:val="005E73F1"/>
    <w:rsid w:val="006135C2"/>
    <w:rsid w:val="0064371E"/>
    <w:rsid w:val="00681F5E"/>
    <w:rsid w:val="006A7AA6"/>
    <w:rsid w:val="007125FE"/>
    <w:rsid w:val="00727770"/>
    <w:rsid w:val="007A58FC"/>
    <w:rsid w:val="007B5122"/>
    <w:rsid w:val="007B6E79"/>
    <w:rsid w:val="008066F9"/>
    <w:rsid w:val="00811758"/>
    <w:rsid w:val="008430F5"/>
    <w:rsid w:val="00884F60"/>
    <w:rsid w:val="008D4B14"/>
    <w:rsid w:val="008F3674"/>
    <w:rsid w:val="008F5D84"/>
    <w:rsid w:val="009B6A92"/>
    <w:rsid w:val="00A17553"/>
    <w:rsid w:val="00A351BF"/>
    <w:rsid w:val="00A47591"/>
    <w:rsid w:val="00A6794A"/>
    <w:rsid w:val="00A701F4"/>
    <w:rsid w:val="00AD7C6B"/>
    <w:rsid w:val="00AE14A8"/>
    <w:rsid w:val="00AF6ED9"/>
    <w:rsid w:val="00B26C12"/>
    <w:rsid w:val="00B30352"/>
    <w:rsid w:val="00B52B45"/>
    <w:rsid w:val="00B8551A"/>
    <w:rsid w:val="00BA0F5D"/>
    <w:rsid w:val="00BB4E4C"/>
    <w:rsid w:val="00BE49F9"/>
    <w:rsid w:val="00BE6708"/>
    <w:rsid w:val="00C402DA"/>
    <w:rsid w:val="00C54521"/>
    <w:rsid w:val="00C75D5A"/>
    <w:rsid w:val="00CB3730"/>
    <w:rsid w:val="00CB4643"/>
    <w:rsid w:val="00CB6E64"/>
    <w:rsid w:val="00D14674"/>
    <w:rsid w:val="00D204EE"/>
    <w:rsid w:val="00D4798B"/>
    <w:rsid w:val="00D84648"/>
    <w:rsid w:val="00E30096"/>
    <w:rsid w:val="00E54E01"/>
    <w:rsid w:val="00E62A13"/>
    <w:rsid w:val="00E64BD3"/>
    <w:rsid w:val="00E81AF2"/>
    <w:rsid w:val="00EA3BD7"/>
    <w:rsid w:val="00EA6FE5"/>
    <w:rsid w:val="00EE2294"/>
    <w:rsid w:val="00F172C3"/>
    <w:rsid w:val="00F41237"/>
    <w:rsid w:val="00F43981"/>
    <w:rsid w:val="00F8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8D37010"/>
  <w15:chartTrackingRefBased/>
  <w15:docId w15:val="{96787B41-CB6A-4968-ADB5-892DED42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794A"/>
    <w:rPr>
      <w:rFonts w:eastAsiaTheme="minorEastAs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"/>
    <w:basedOn w:val="Domylnaczcionkaakapitu"/>
    <w:qFormat/>
    <w:rsid w:val="00A6794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A6794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A6794A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A6794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A6794A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A679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A6794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A6794A"/>
    <w:rPr>
      <w:rFonts w:eastAsiaTheme="minorEastAsia"/>
    </w:rPr>
  </w:style>
  <w:style w:type="paragraph" w:customStyle="1" w:styleId="Tekstpodstawowywcity">
    <w:name w:val="Tekst podstawowy wci?ty"/>
    <w:basedOn w:val="Normalny"/>
    <w:rsid w:val="00A6794A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94A"/>
    <w:rPr>
      <w:rFonts w:eastAsiaTheme="minorEastAsia"/>
    </w:rPr>
  </w:style>
  <w:style w:type="paragraph" w:styleId="Stopka">
    <w:name w:val="footer"/>
    <w:basedOn w:val="Normalny"/>
    <w:link w:val="StopkaZnak"/>
    <w:uiPriority w:val="99"/>
    <w:unhideWhenUsed/>
    <w:rsid w:val="00A6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94A"/>
    <w:rPr>
      <w:rFonts w:eastAsiaTheme="minorEastAsia"/>
    </w:rPr>
  </w:style>
  <w:style w:type="character" w:customStyle="1" w:styleId="Spistreci2Znak">
    <w:name w:val="Spis treści 2 Znak"/>
    <w:basedOn w:val="Domylnaczcionkaakapitu"/>
    <w:link w:val="Spistreci2"/>
    <w:rsid w:val="00227F25"/>
    <w:rPr>
      <w:rFonts w:ascii="Calibri" w:eastAsia="Calibri" w:hAnsi="Calibri" w:cs="Calibri"/>
      <w:shd w:val="clear" w:color="auto" w:fill="FFFFFF"/>
    </w:rPr>
  </w:style>
  <w:style w:type="paragraph" w:styleId="Spistreci2">
    <w:name w:val="toc 2"/>
    <w:basedOn w:val="Normalny"/>
    <w:link w:val="Spistreci2Znak"/>
    <w:autoRedefine/>
    <w:rsid w:val="00227F25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5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58F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2A925-4573-4FAB-82C9-3C4544071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F2A34F04.dotm</Template>
  <TotalTime>170</TotalTime>
  <Pages>4</Pages>
  <Words>962</Words>
  <Characters>5777</Characters>
  <Application>Microsoft Office Word</Application>
  <DocSecurity>8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Dąbska</dc:creator>
  <cp:keywords/>
  <dc:description/>
  <cp:lastModifiedBy>Aleksandra Maślenik</cp:lastModifiedBy>
  <cp:revision>86</cp:revision>
  <cp:lastPrinted>2026-05-07T10:21:00Z</cp:lastPrinted>
  <dcterms:created xsi:type="dcterms:W3CDTF">2023-01-23T10:03:00Z</dcterms:created>
  <dcterms:modified xsi:type="dcterms:W3CDTF">2026-05-07T10:23:00Z</dcterms:modified>
</cp:coreProperties>
</file>